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E35F5" w14:textId="1A04D870" w:rsidR="006B2F86" w:rsidRDefault="00AC65FA" w:rsidP="00E71FC3">
      <w:pPr>
        <w:pStyle w:val="NoSpacing"/>
      </w:pPr>
      <w:r>
        <w:rPr>
          <w:u w:val="single"/>
        </w:rPr>
        <w:t>sir John WHYTMOR</w:t>
      </w:r>
      <w:r>
        <w:t xml:space="preserve">    </w:t>
      </w:r>
      <w:proofErr w:type="gramStart"/>
      <w:r>
        <w:t xml:space="preserve">   (</w:t>
      </w:r>
      <w:proofErr w:type="gramEnd"/>
      <w:r>
        <w:t>fl.1498)</w:t>
      </w:r>
    </w:p>
    <w:p w14:paraId="46F00B64" w14:textId="78836334" w:rsidR="00AC65FA" w:rsidRDefault="00AC65FA" w:rsidP="00E71FC3">
      <w:pPr>
        <w:pStyle w:val="NoSpacing"/>
      </w:pPr>
      <w:r>
        <w:t>Parson of Stone, Kent.</w:t>
      </w:r>
    </w:p>
    <w:p w14:paraId="6381AE4F" w14:textId="0109069D" w:rsidR="00AC65FA" w:rsidRDefault="00AC65FA" w:rsidP="00E71FC3">
      <w:pPr>
        <w:pStyle w:val="NoSpacing"/>
      </w:pPr>
    </w:p>
    <w:p w14:paraId="524F5674" w14:textId="48B47A6E" w:rsidR="00AC65FA" w:rsidRDefault="00AC65FA" w:rsidP="00E71FC3">
      <w:pPr>
        <w:pStyle w:val="NoSpacing"/>
      </w:pPr>
    </w:p>
    <w:p w14:paraId="4EC9AE8B" w14:textId="114A876F" w:rsidR="00AC65FA" w:rsidRDefault="00AC65FA" w:rsidP="00E71FC3">
      <w:pPr>
        <w:pStyle w:val="NoSpacing"/>
      </w:pPr>
      <w:r>
        <w:tab/>
        <w:t>1498</w:t>
      </w:r>
      <w:r>
        <w:tab/>
        <w:t xml:space="preserve">He made his Will, in which he asked to be buried in the chapel of </w:t>
      </w:r>
      <w:proofErr w:type="gramStart"/>
      <w:r>
        <w:t>Our</w:t>
      </w:r>
      <w:proofErr w:type="gramEnd"/>
    </w:p>
    <w:p w14:paraId="733A6478" w14:textId="09405B8C" w:rsidR="00AC65FA" w:rsidRDefault="00AC65FA" w:rsidP="00E71FC3">
      <w:pPr>
        <w:pStyle w:val="NoSpacing"/>
      </w:pPr>
      <w:r>
        <w:tab/>
      </w:r>
      <w:r>
        <w:tab/>
        <w:t xml:space="preserve">Lady, in West </w:t>
      </w:r>
      <w:proofErr w:type="spellStart"/>
      <w:r>
        <w:t>Malling</w:t>
      </w:r>
      <w:proofErr w:type="spellEnd"/>
      <w:r>
        <w:t xml:space="preserve"> church. </w:t>
      </w:r>
    </w:p>
    <w:p w14:paraId="3079CD1C" w14:textId="77777777" w:rsidR="00AC65FA" w:rsidRDefault="00AC65FA" w:rsidP="00AC65FA">
      <w:pPr>
        <w:pStyle w:val="NoSpacing"/>
      </w:pPr>
      <w:r>
        <w:tab/>
      </w:r>
      <w:r>
        <w:tab/>
      </w:r>
      <w:bookmarkStart w:id="0" w:name="_GoBack"/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p.51)</w:t>
      </w:r>
    </w:p>
    <w:p w14:paraId="4BBE877C" w14:textId="77777777" w:rsidR="00AC65FA" w:rsidRDefault="00AC65FA" w:rsidP="00AC65FA">
      <w:pPr>
        <w:pStyle w:val="NoSpacing"/>
      </w:pPr>
    </w:p>
    <w:p w14:paraId="6760717E" w14:textId="77777777" w:rsidR="00AC65FA" w:rsidRDefault="00AC65FA" w:rsidP="00AC65FA">
      <w:pPr>
        <w:pStyle w:val="NoSpacing"/>
      </w:pPr>
    </w:p>
    <w:p w14:paraId="79EED99E" w14:textId="77777777" w:rsidR="00AC65FA" w:rsidRPr="002A729C" w:rsidRDefault="00AC65FA" w:rsidP="00AC65FA">
      <w:pPr>
        <w:pStyle w:val="NoSpacing"/>
      </w:pPr>
      <w:r>
        <w:t>16 March 2019</w:t>
      </w:r>
      <w:bookmarkEnd w:id="0"/>
    </w:p>
    <w:p w14:paraId="0504D16B" w14:textId="29368E19" w:rsidR="00AC65FA" w:rsidRPr="00AC65FA" w:rsidRDefault="00AC65FA" w:rsidP="00E71FC3">
      <w:pPr>
        <w:pStyle w:val="NoSpacing"/>
      </w:pPr>
    </w:p>
    <w:sectPr w:rsidR="00AC65FA" w:rsidRPr="00AC65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D4251" w14:textId="77777777" w:rsidR="00AC65FA" w:rsidRDefault="00AC65FA" w:rsidP="00E71FC3">
      <w:pPr>
        <w:spacing w:after="0" w:line="240" w:lineRule="auto"/>
      </w:pPr>
      <w:r>
        <w:separator/>
      </w:r>
    </w:p>
  </w:endnote>
  <w:endnote w:type="continuationSeparator" w:id="0">
    <w:p w14:paraId="17562F4D" w14:textId="77777777" w:rsidR="00AC65FA" w:rsidRDefault="00AC65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5B9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8B6F2" w14:textId="77777777" w:rsidR="00AC65FA" w:rsidRDefault="00AC65FA" w:rsidP="00E71FC3">
      <w:pPr>
        <w:spacing w:after="0" w:line="240" w:lineRule="auto"/>
      </w:pPr>
      <w:r>
        <w:separator/>
      </w:r>
    </w:p>
  </w:footnote>
  <w:footnote w:type="continuationSeparator" w:id="0">
    <w:p w14:paraId="568748B8" w14:textId="77777777" w:rsidR="00AC65FA" w:rsidRDefault="00AC65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FA"/>
    <w:rsid w:val="001A7C09"/>
    <w:rsid w:val="00577BD5"/>
    <w:rsid w:val="00656CBA"/>
    <w:rsid w:val="006A1F77"/>
    <w:rsid w:val="00733BE7"/>
    <w:rsid w:val="00AB52E8"/>
    <w:rsid w:val="00AC65FA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AF1F2"/>
  <w15:chartTrackingRefBased/>
  <w15:docId w15:val="{CC80EA2F-B88A-47B2-9A4E-2049ED6E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2019-03-16T21:08:00Z</dcterms:created>
  <dcterms:modified xsi:type="dcterms:W3CDTF">2019-03-16T21:11:00Z</dcterms:modified>
</cp:coreProperties>
</file>